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B4D" w:rsidRPr="008F2F54" w:rsidRDefault="00B92B4D" w:rsidP="00B92B4D">
      <w:pPr>
        <w:jc w:val="center"/>
        <w:rPr>
          <w:lang w:val="uk-UA"/>
        </w:rPr>
      </w:pPr>
      <w:permStart w:id="0" w:edGrp="everyone"/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2B4D" w:rsidRPr="008F2F54" w:rsidRDefault="00B92B4D" w:rsidP="00B92B4D">
      <w:pPr>
        <w:keepNext/>
        <w:ind w:left="-142"/>
        <w:jc w:val="center"/>
        <w:rPr>
          <w:sz w:val="28"/>
          <w:szCs w:val="29"/>
          <w:lang w:val="uk-UA"/>
        </w:rPr>
      </w:pPr>
    </w:p>
    <w:p w:rsidR="00B92B4D" w:rsidRPr="008F2F54" w:rsidRDefault="00B92B4D" w:rsidP="00B92B4D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92B4D" w:rsidRPr="008F2F54" w:rsidRDefault="00B92B4D" w:rsidP="00B92B4D">
      <w:pPr>
        <w:keepNext/>
        <w:jc w:val="center"/>
        <w:rPr>
          <w:b/>
          <w:sz w:val="28"/>
          <w:szCs w:val="28"/>
          <w:lang w:val="uk-UA"/>
        </w:rPr>
      </w:pPr>
    </w:p>
    <w:p w:rsidR="00B92B4D" w:rsidRPr="008F2F54" w:rsidRDefault="00B92B4D" w:rsidP="00B92B4D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B92B4D" w:rsidRPr="008F2F54" w:rsidRDefault="00B92B4D" w:rsidP="00B92B4D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92B4D" w:rsidRPr="008F2F54" w:rsidRDefault="00B92B4D" w:rsidP="00B92B4D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B92B4D" w:rsidRPr="008F2F54" w:rsidRDefault="00B92B4D" w:rsidP="00B92B4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456"/>
        <w:gridCol w:w="3182"/>
        <w:gridCol w:w="3207"/>
      </w:tblGrid>
      <w:tr w:rsidR="00B92B4D" w:rsidRPr="008F2F54" w:rsidTr="00897FB6">
        <w:trPr>
          <w:trHeight w:val="349"/>
        </w:trPr>
        <w:tc>
          <w:tcPr>
            <w:tcW w:w="3249" w:type="dxa"/>
          </w:tcPr>
          <w:p w:rsidR="00B92B4D" w:rsidRPr="008F2F54" w:rsidRDefault="00B444DD" w:rsidP="00B444DD">
            <w:pPr>
              <w:rPr>
                <w:lang w:val="uk-UA" w:eastAsia="en-US"/>
              </w:rPr>
            </w:pPr>
            <w:r w:rsidRPr="00B444DD">
              <w:rPr>
                <w:u w:val="single"/>
                <w:lang w:val="uk-UA" w:eastAsia="en-US"/>
              </w:rPr>
              <w:t>24.06.2021</w:t>
            </w:r>
            <w:r w:rsidR="00B92B4D">
              <w:rPr>
                <w:lang w:val="uk-UA" w:eastAsia="en-US"/>
              </w:rPr>
              <w:t>__________________</w:t>
            </w:r>
          </w:p>
        </w:tc>
        <w:tc>
          <w:tcPr>
            <w:tcW w:w="3182" w:type="dxa"/>
          </w:tcPr>
          <w:p w:rsidR="00B92B4D" w:rsidRPr="008F2F54" w:rsidRDefault="00B92B4D" w:rsidP="00897FB6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B92B4D" w:rsidRPr="008050AC" w:rsidRDefault="00B92B4D" w:rsidP="00B444DD">
            <w:pPr>
              <w:rPr>
                <w:lang w:val="uk-UA" w:eastAsia="en-US"/>
              </w:rPr>
            </w:pPr>
            <w:r w:rsidRPr="00B444DD">
              <w:rPr>
                <w:u w:val="single"/>
                <w:lang w:val="uk-UA" w:eastAsia="en-US"/>
              </w:rPr>
              <w:t>№</w:t>
            </w:r>
            <w:r w:rsidR="00B444DD" w:rsidRPr="00B444DD">
              <w:rPr>
                <w:u w:val="single"/>
                <w:lang w:val="uk-UA" w:eastAsia="en-US"/>
              </w:rPr>
              <w:t xml:space="preserve"> 843/0/197-21</w:t>
            </w:r>
            <w:r>
              <w:rPr>
                <w:lang w:val="uk-UA" w:eastAsia="en-US"/>
              </w:rPr>
              <w:t>_________</w:t>
            </w:r>
          </w:p>
        </w:tc>
      </w:tr>
    </w:tbl>
    <w:p w:rsidR="00B92B4D" w:rsidRPr="008F2F54" w:rsidRDefault="00B92B4D" w:rsidP="00B92B4D">
      <w:pPr>
        <w:jc w:val="center"/>
        <w:rPr>
          <w:sz w:val="28"/>
          <w:szCs w:val="28"/>
          <w:lang w:val="uk-UA"/>
        </w:rPr>
      </w:pPr>
    </w:p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5070"/>
        <w:gridCol w:w="1499"/>
        <w:gridCol w:w="3285"/>
      </w:tblGrid>
      <w:tr w:rsidR="00D3321F" w:rsidRPr="00B444DD" w:rsidTr="00711A06">
        <w:tc>
          <w:tcPr>
            <w:tcW w:w="5070" w:type="dxa"/>
          </w:tcPr>
          <w:p w:rsidR="00D3321F" w:rsidRPr="00540180" w:rsidRDefault="00D3321F" w:rsidP="005D259C">
            <w:pPr>
              <w:rPr>
                <w:lang w:val="uk-UA"/>
              </w:rPr>
            </w:pP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Про Розподіл 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>лікарського засобу “</w:t>
            </w:r>
            <w:r w:rsidR="005D259C">
              <w:rPr>
                <w:bCs/>
                <w:color w:val="000000"/>
                <w:sz w:val="28"/>
                <w:szCs w:val="28"/>
                <w:lang w:val="uk-UA"/>
              </w:rPr>
              <w:t>ІМУНОГЛОБУЛІН АНТИРЕЗУС Rh0 (D) ЛЮДИНИ</w:t>
            </w:r>
            <w:r w:rsidR="00711A06">
              <w:rPr>
                <w:bCs/>
                <w:color w:val="000000"/>
                <w:sz w:val="28"/>
                <w:szCs w:val="28"/>
                <w:lang w:val="uk-UA"/>
              </w:rPr>
              <w:t xml:space="preserve">ˮ </w:t>
            </w:r>
            <w:r w:rsidR="005D259C">
              <w:rPr>
                <w:bCs/>
                <w:color w:val="000000"/>
                <w:sz w:val="28"/>
                <w:szCs w:val="28"/>
                <w:lang w:val="uk-UA"/>
              </w:rPr>
              <w:t>для запобігання гемолітичної хвороби новонароджених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, </w:t>
            </w:r>
            <w:r w:rsidR="00CF3740">
              <w:rPr>
                <w:bCs/>
                <w:color w:val="000000"/>
                <w:sz w:val="28"/>
                <w:szCs w:val="28"/>
                <w:lang w:val="uk-UA"/>
              </w:rPr>
              <w:t>закупленого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 xml:space="preserve"> за кошти Державного бюджету України</w:t>
            </w:r>
            <w:r w:rsidR="007C1262">
              <w:rPr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 w:rsidRPr="00540180">
              <w:rPr>
                <w:bCs/>
                <w:color w:val="000000"/>
                <w:sz w:val="28"/>
                <w:szCs w:val="28"/>
                <w:lang w:val="uk-UA"/>
              </w:rPr>
              <w:t>на 2020 рік</w:t>
            </w:r>
          </w:p>
        </w:tc>
        <w:tc>
          <w:tcPr>
            <w:tcW w:w="1499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  <w:tc>
          <w:tcPr>
            <w:tcW w:w="3285" w:type="dxa"/>
          </w:tcPr>
          <w:p w:rsidR="00D3321F" w:rsidRPr="00540180" w:rsidRDefault="00D3321F" w:rsidP="0057308D">
            <w:pPr>
              <w:jc w:val="both"/>
              <w:rPr>
                <w:lang w:val="uk-UA"/>
              </w:rPr>
            </w:pPr>
          </w:p>
        </w:tc>
      </w:tr>
    </w:tbl>
    <w:p w:rsidR="00D3321F" w:rsidRPr="00C252AE" w:rsidRDefault="00D3321F" w:rsidP="00D3321F">
      <w:pPr>
        <w:ind w:firstLine="709"/>
        <w:jc w:val="both"/>
        <w:rPr>
          <w:lang w:val="uk-UA"/>
        </w:rPr>
      </w:pPr>
    </w:p>
    <w:p w:rsidR="00D3321F" w:rsidRPr="00F23BB4" w:rsidRDefault="00D3321F" w:rsidP="00D332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виконання наказу Міністерства охорони здоров’я України                        </w:t>
      </w:r>
      <w:r w:rsidR="00D71907">
        <w:rPr>
          <w:sz w:val="28"/>
          <w:szCs w:val="28"/>
          <w:lang w:val="uk-UA"/>
        </w:rPr>
        <w:t>від 18 березня</w:t>
      </w:r>
      <w:r>
        <w:rPr>
          <w:sz w:val="28"/>
          <w:szCs w:val="28"/>
          <w:lang w:val="uk-UA"/>
        </w:rPr>
        <w:t xml:space="preserve"> 2021 року № </w:t>
      </w:r>
      <w:r w:rsidR="00D71907">
        <w:rPr>
          <w:sz w:val="28"/>
          <w:szCs w:val="28"/>
          <w:lang w:val="uk-UA"/>
        </w:rPr>
        <w:t>505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465648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465648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465648">
        <w:rPr>
          <w:bCs/>
          <w:color w:val="000000"/>
          <w:sz w:val="28"/>
          <w:szCs w:val="28"/>
          <w:lang w:val="uk-UA"/>
        </w:rPr>
        <w:t>лікарського засобу “</w:t>
      </w:r>
      <w:r w:rsidR="005D259C">
        <w:rPr>
          <w:bCs/>
          <w:color w:val="000000"/>
          <w:sz w:val="28"/>
          <w:szCs w:val="28"/>
          <w:lang w:val="uk-UA"/>
        </w:rPr>
        <w:t>ІМУНОГЛОБУЛІН АНТИРЕЗУС Rh0 (D) ЛЮДИНИ</w:t>
      </w:r>
      <w:r w:rsidR="00465648">
        <w:rPr>
          <w:bCs/>
          <w:color w:val="000000"/>
          <w:sz w:val="28"/>
          <w:szCs w:val="28"/>
          <w:lang w:val="uk-UA"/>
        </w:rPr>
        <w:t xml:space="preserve">ˮ </w:t>
      </w:r>
      <w:r w:rsidR="005D259C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465648">
        <w:rPr>
          <w:bCs/>
          <w:color w:val="000000"/>
          <w:sz w:val="28"/>
          <w:szCs w:val="28"/>
          <w:lang w:val="uk-UA"/>
        </w:rPr>
        <w:t xml:space="preserve"> </w:t>
      </w:r>
      <w:r w:rsidR="00465648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465648" w:rsidRPr="00540180">
        <w:rPr>
          <w:bCs/>
          <w:color w:val="000000"/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”</w:t>
      </w:r>
      <w:proofErr w:type="spellEnd"/>
      <w:r w:rsidR="005A6AE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 метою раціонального та цільового використання </w:t>
      </w:r>
      <w:r w:rsidR="00465648">
        <w:rPr>
          <w:sz w:val="28"/>
          <w:szCs w:val="28"/>
          <w:lang w:val="uk-UA"/>
        </w:rPr>
        <w:t>лікарських засобів</w:t>
      </w:r>
      <w:r>
        <w:rPr>
          <w:sz w:val="28"/>
          <w:szCs w:val="28"/>
          <w:lang w:val="uk-UA"/>
        </w:rPr>
        <w:t xml:space="preserve">, які </w:t>
      </w:r>
      <w:r w:rsidR="005A6AE7">
        <w:rPr>
          <w:sz w:val="28"/>
          <w:szCs w:val="28"/>
          <w:lang w:val="uk-UA"/>
        </w:rPr>
        <w:t>надійшли</w:t>
      </w:r>
      <w:r>
        <w:rPr>
          <w:sz w:val="28"/>
          <w:szCs w:val="28"/>
          <w:lang w:val="uk-UA"/>
        </w:rPr>
        <w:t xml:space="preserve"> до області шляхом централізованого постачання за бюджетною програмою</w:t>
      </w:r>
      <w:r w:rsidR="006B28D1">
        <w:rPr>
          <w:sz w:val="28"/>
          <w:szCs w:val="28"/>
          <w:lang w:val="uk-UA"/>
        </w:rPr>
        <w:t xml:space="preserve"> КПКВК 2301400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 w:rsidR="002E3364">
        <w:rPr>
          <w:sz w:val="28"/>
          <w:szCs w:val="28"/>
          <w:lang w:val="uk-UA"/>
        </w:rPr>
        <w:t xml:space="preserve"> </w:t>
      </w:r>
      <w:r w:rsidR="006B28D1">
        <w:rPr>
          <w:sz w:val="28"/>
          <w:szCs w:val="28"/>
          <w:lang w:val="uk-UA"/>
        </w:rPr>
        <w:t xml:space="preserve">за напрямом </w:t>
      </w:r>
      <w:proofErr w:type="spellStart"/>
      <w:r w:rsidR="006B28D1">
        <w:rPr>
          <w:sz w:val="28"/>
          <w:szCs w:val="28"/>
          <w:lang w:val="uk-UA"/>
        </w:rPr>
        <w:t>“Закупівля</w:t>
      </w:r>
      <w:proofErr w:type="spellEnd"/>
      <w:r w:rsidR="006B28D1">
        <w:rPr>
          <w:sz w:val="28"/>
          <w:szCs w:val="28"/>
          <w:lang w:val="uk-UA"/>
        </w:rPr>
        <w:t xml:space="preserve"> лікарських засобів, медичних виробів, інших товарів та </w:t>
      </w:r>
      <w:proofErr w:type="spellStart"/>
      <w:r w:rsidR="006B28D1">
        <w:rPr>
          <w:sz w:val="28"/>
          <w:szCs w:val="28"/>
          <w:lang w:val="uk-UA"/>
        </w:rPr>
        <w:t>послугˮ</w:t>
      </w:r>
      <w:proofErr w:type="spellEnd"/>
      <w:r w:rsidR="006B28D1">
        <w:rPr>
          <w:sz w:val="28"/>
          <w:szCs w:val="28"/>
          <w:lang w:val="uk-UA"/>
        </w:rPr>
        <w:t xml:space="preserve"> у частині </w:t>
      </w:r>
      <w:proofErr w:type="spellStart"/>
      <w:r w:rsidR="006B28D1">
        <w:rPr>
          <w:sz w:val="28"/>
          <w:szCs w:val="28"/>
          <w:lang w:val="uk-UA"/>
        </w:rPr>
        <w:t>“Закупівля</w:t>
      </w:r>
      <w:proofErr w:type="spellEnd"/>
      <w:r w:rsidR="006B28D1">
        <w:rPr>
          <w:sz w:val="28"/>
          <w:szCs w:val="28"/>
          <w:lang w:val="uk-UA"/>
        </w:rPr>
        <w:t xml:space="preserve"> </w:t>
      </w:r>
      <w:proofErr w:type="spellStart"/>
      <w:r w:rsidR="006B28D1">
        <w:rPr>
          <w:sz w:val="28"/>
          <w:szCs w:val="28"/>
          <w:lang w:val="uk-UA"/>
        </w:rPr>
        <w:t>антирезусного</w:t>
      </w:r>
      <w:proofErr w:type="spellEnd"/>
      <w:r w:rsidR="006B28D1">
        <w:rPr>
          <w:sz w:val="28"/>
          <w:szCs w:val="28"/>
          <w:lang w:val="uk-UA"/>
        </w:rPr>
        <w:t xml:space="preserve"> імуноглобуліну для запобігання гемолітичної хвороби </w:t>
      </w:r>
      <w:proofErr w:type="spellStart"/>
      <w:r w:rsidR="006B28D1">
        <w:rPr>
          <w:sz w:val="28"/>
          <w:szCs w:val="28"/>
          <w:lang w:val="uk-UA"/>
        </w:rPr>
        <w:t>новонароджених”</w:t>
      </w:r>
      <w:proofErr w:type="spellEnd"/>
    </w:p>
    <w:p w:rsidR="00D3321F" w:rsidRPr="00B2293E" w:rsidRDefault="00D3321F" w:rsidP="00D3321F">
      <w:pPr>
        <w:spacing w:line="276" w:lineRule="auto"/>
        <w:rPr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D3321F" w:rsidRPr="00B2293E" w:rsidRDefault="00D3321F" w:rsidP="00D3321F">
      <w:pPr>
        <w:rPr>
          <w:sz w:val="22"/>
          <w:szCs w:val="22"/>
          <w:lang w:val="uk-UA"/>
        </w:rPr>
      </w:pP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розподіл </w:t>
      </w:r>
      <w:r w:rsidR="00267AD0">
        <w:rPr>
          <w:sz w:val="28"/>
          <w:szCs w:val="28"/>
          <w:lang w:val="uk-UA"/>
        </w:rPr>
        <w:t>лікарського засобу “</w:t>
      </w:r>
      <w:r w:rsidR="005D259C">
        <w:rPr>
          <w:sz w:val="28"/>
          <w:szCs w:val="28"/>
          <w:lang w:val="uk-UA"/>
        </w:rPr>
        <w:t>ІМУНОГЛОБУЛІН АНТИРЕЗУС Rh0 (D) ЛЮДИНИ</w:t>
      </w:r>
      <w:r w:rsidR="00267AD0">
        <w:rPr>
          <w:sz w:val="28"/>
          <w:szCs w:val="28"/>
          <w:lang w:val="uk-UA"/>
        </w:rPr>
        <w:t>ˮ (далі – лікарського засобу)</w:t>
      </w:r>
      <w:r>
        <w:rPr>
          <w:sz w:val="28"/>
          <w:szCs w:val="28"/>
          <w:lang w:val="uk-UA"/>
        </w:rPr>
        <w:t xml:space="preserve">. </w:t>
      </w:r>
    </w:p>
    <w:p w:rsidR="00267AD0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="00E60304">
        <w:rPr>
          <w:sz w:val="28"/>
          <w:szCs w:val="28"/>
          <w:lang w:val="uk-UA"/>
        </w:rPr>
        <w:t>Дніпропетровський</w:t>
      </w:r>
      <w:proofErr w:type="spellEnd"/>
      <w:r w:rsidR="00267AD0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7AD0">
        <w:rPr>
          <w:sz w:val="28"/>
          <w:szCs w:val="28"/>
          <w:lang w:val="uk-UA"/>
        </w:rPr>
        <w:t>стаціонаром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ДОР”</w:t>
      </w:r>
      <w:proofErr w:type="spellEnd"/>
      <w:r>
        <w:rPr>
          <w:sz w:val="28"/>
          <w:szCs w:val="28"/>
          <w:lang w:val="uk-UA"/>
        </w:rPr>
        <w:t xml:space="preserve"> (</w:t>
      </w:r>
      <w:r w:rsidR="00267AD0">
        <w:rPr>
          <w:sz w:val="28"/>
          <w:szCs w:val="28"/>
          <w:lang w:val="uk-UA"/>
        </w:rPr>
        <w:t>Падалко</w:t>
      </w:r>
      <w:r>
        <w:rPr>
          <w:sz w:val="28"/>
          <w:szCs w:val="28"/>
          <w:lang w:val="uk-UA"/>
        </w:rPr>
        <w:t>) забезпечити:</w:t>
      </w:r>
    </w:p>
    <w:p w:rsidR="00D3321F" w:rsidRDefault="00D3321F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67AD0">
        <w:rPr>
          <w:sz w:val="28"/>
          <w:szCs w:val="28"/>
          <w:lang w:val="uk-UA"/>
        </w:rPr>
        <w:t xml:space="preserve">Передачу лікарського засобу до </w:t>
      </w:r>
      <w:r w:rsidR="003C6672">
        <w:rPr>
          <w:sz w:val="28"/>
          <w:szCs w:val="28"/>
          <w:lang w:val="uk-UA"/>
        </w:rPr>
        <w:t xml:space="preserve">лікувальних закладів за переліком та </w:t>
      </w:r>
      <w:r w:rsidR="005B5807">
        <w:rPr>
          <w:sz w:val="28"/>
          <w:szCs w:val="28"/>
          <w:lang w:val="uk-UA"/>
        </w:rPr>
        <w:t>у кількості, визначеній в додатку</w:t>
      </w:r>
      <w:r w:rsidR="00267AD0">
        <w:rPr>
          <w:sz w:val="28"/>
          <w:szCs w:val="28"/>
          <w:lang w:val="uk-UA"/>
        </w:rPr>
        <w:t>.</w:t>
      </w:r>
    </w:p>
    <w:p w:rsidR="00AC159C" w:rsidRDefault="00AC159C" w:rsidP="00D3321F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Персональну відповідальність за збереження та раціональне використання </w:t>
      </w:r>
      <w:r w:rsidR="00267AD0">
        <w:rPr>
          <w:sz w:val="28"/>
          <w:szCs w:val="28"/>
          <w:lang w:val="uk-UA"/>
        </w:rPr>
        <w:t>лікарського засобу</w:t>
      </w:r>
      <w:r>
        <w:rPr>
          <w:sz w:val="28"/>
          <w:szCs w:val="28"/>
          <w:lang w:val="uk-UA"/>
        </w:rPr>
        <w:t>.</w:t>
      </w:r>
    </w:p>
    <w:p w:rsidR="00B81D5D" w:rsidRPr="00B81D5D" w:rsidRDefault="00E87BB6" w:rsidP="00B81D5D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</w:t>
      </w:r>
      <w:r w:rsidR="00B81D5D" w:rsidRPr="00B81D5D">
        <w:rPr>
          <w:sz w:val="28"/>
          <w:szCs w:val="28"/>
          <w:lang w:val="uk-UA"/>
        </w:rPr>
        <w:t xml:space="preserve">одання щомісячно до </w:t>
      </w:r>
      <w:proofErr w:type="spellStart"/>
      <w:r w:rsidR="00B81D5D" w:rsidRPr="00B81D5D">
        <w:rPr>
          <w:sz w:val="28"/>
          <w:szCs w:val="28"/>
          <w:lang w:val="uk-UA"/>
        </w:rPr>
        <w:t>ДП</w:t>
      </w:r>
      <w:proofErr w:type="spellEnd"/>
      <w:r w:rsidR="00B81D5D" w:rsidRPr="00B81D5D">
        <w:rPr>
          <w:sz w:val="28"/>
          <w:szCs w:val="28"/>
          <w:lang w:val="uk-UA"/>
        </w:rPr>
        <w:t xml:space="preserve"> </w:t>
      </w:r>
      <w:proofErr w:type="spellStart"/>
      <w:r w:rsidR="006C2EF1">
        <w:rPr>
          <w:sz w:val="28"/>
          <w:szCs w:val="28"/>
          <w:lang w:val="uk-UA"/>
        </w:rPr>
        <w:t>“</w:t>
      </w:r>
      <w:r w:rsidR="00B81D5D" w:rsidRPr="00B81D5D">
        <w:rPr>
          <w:sz w:val="28"/>
          <w:szCs w:val="28"/>
          <w:lang w:val="uk-UA"/>
        </w:rPr>
        <w:t>Медичні</w:t>
      </w:r>
      <w:proofErr w:type="spellEnd"/>
      <w:r w:rsidR="00B81D5D" w:rsidRPr="00B81D5D">
        <w:rPr>
          <w:sz w:val="28"/>
          <w:szCs w:val="28"/>
          <w:lang w:val="uk-UA"/>
        </w:rPr>
        <w:t xml:space="preserve"> закупівлі </w:t>
      </w:r>
      <w:proofErr w:type="spellStart"/>
      <w:r w:rsidR="00B81D5D" w:rsidRPr="00B81D5D">
        <w:rPr>
          <w:sz w:val="28"/>
          <w:szCs w:val="28"/>
          <w:lang w:val="uk-UA"/>
        </w:rPr>
        <w:t>України</w:t>
      </w:r>
      <w:r w:rsidR="006C2EF1">
        <w:rPr>
          <w:bCs/>
          <w:color w:val="000000"/>
          <w:sz w:val="28"/>
          <w:szCs w:val="28"/>
          <w:lang w:val="uk-UA"/>
        </w:rPr>
        <w:t>ˮ</w:t>
      </w:r>
      <w:proofErr w:type="spellEnd"/>
      <w:r w:rsidR="00B81D5D" w:rsidRPr="00B81D5D">
        <w:rPr>
          <w:sz w:val="28"/>
          <w:szCs w:val="28"/>
          <w:lang w:val="uk-UA"/>
        </w:rPr>
        <w:t xml:space="preserve"> інформації щодо використання та залишків лікарських засобів в терміни,                                                                                          які визначені у наказах МОЗ України та ДОЗ ОДА.</w:t>
      </w:r>
    </w:p>
    <w:p w:rsidR="00267AD0" w:rsidRDefault="00FC7D15" w:rsidP="00267AD0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Директорові департаменту охорони здоров’я населення Дніпровської міської ради, начальнику управління охорони здоров’я виконкому Криворізької міської ради (за згодою), керівникам лікувальних закладів забезпечити</w:t>
      </w:r>
      <w:r w:rsidR="00267AD0">
        <w:rPr>
          <w:sz w:val="28"/>
          <w:szCs w:val="28"/>
          <w:lang w:val="uk-UA"/>
        </w:rPr>
        <w:t>:</w:t>
      </w:r>
    </w:p>
    <w:p w:rsidR="00267AD0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Отримання, персональну відповідальність за збереження та раціональне використання лікарського засобу.</w:t>
      </w:r>
    </w:p>
    <w:p w:rsidR="00267AD0" w:rsidRPr="00B3510A" w:rsidRDefault="00267AD0" w:rsidP="00267AD0">
      <w:pPr>
        <w:numPr>
          <w:ilvl w:val="1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B3510A">
        <w:rPr>
          <w:sz w:val="28"/>
          <w:szCs w:val="28"/>
          <w:lang w:val="uk-UA"/>
        </w:rPr>
        <w:t xml:space="preserve">Подання щомісячно до </w:t>
      </w:r>
      <w:proofErr w:type="spellStart"/>
      <w:r w:rsidR="002630BE" w:rsidRPr="00B3510A">
        <w:rPr>
          <w:sz w:val="28"/>
          <w:szCs w:val="28"/>
          <w:lang w:val="uk-UA"/>
        </w:rPr>
        <w:t>КП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“</w:t>
      </w:r>
      <w:r w:rsidR="00E60304">
        <w:rPr>
          <w:sz w:val="28"/>
          <w:szCs w:val="28"/>
          <w:lang w:val="uk-UA"/>
        </w:rPr>
        <w:t>Дніпропетровський</w:t>
      </w:r>
      <w:proofErr w:type="spellEnd"/>
      <w:r w:rsidR="002630BE" w:rsidRPr="00B3510A">
        <w:rPr>
          <w:sz w:val="28"/>
          <w:szCs w:val="28"/>
          <w:lang w:val="uk-UA"/>
        </w:rPr>
        <w:t xml:space="preserve"> обласний перинатальний центр зі </w:t>
      </w:r>
      <w:proofErr w:type="spellStart"/>
      <w:r w:rsidR="002630BE" w:rsidRPr="00B3510A">
        <w:rPr>
          <w:sz w:val="28"/>
          <w:szCs w:val="28"/>
          <w:lang w:val="uk-UA"/>
        </w:rPr>
        <w:t>стаціонаром”</w:t>
      </w:r>
      <w:proofErr w:type="spellEnd"/>
      <w:r w:rsidR="002630BE" w:rsidRPr="00B3510A">
        <w:rPr>
          <w:sz w:val="28"/>
          <w:szCs w:val="28"/>
          <w:lang w:val="uk-UA"/>
        </w:rPr>
        <w:t xml:space="preserve"> </w:t>
      </w:r>
      <w:proofErr w:type="spellStart"/>
      <w:r w:rsidR="002630BE" w:rsidRPr="00B3510A">
        <w:rPr>
          <w:sz w:val="28"/>
          <w:szCs w:val="28"/>
          <w:lang w:val="uk-UA"/>
        </w:rPr>
        <w:t>ДОР”</w:t>
      </w:r>
      <w:proofErr w:type="spellEnd"/>
      <w:r w:rsidRPr="00B3510A">
        <w:rPr>
          <w:sz w:val="28"/>
          <w:szCs w:val="28"/>
          <w:lang w:val="uk-UA"/>
        </w:rPr>
        <w:t xml:space="preserve"> інформації щодо використання та залишків лікарського засобу:</w:t>
      </w:r>
    </w:p>
    <w:tbl>
      <w:tblPr>
        <w:tblStyle w:val="ae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47"/>
        <w:gridCol w:w="605"/>
        <w:gridCol w:w="5493"/>
      </w:tblGrid>
      <w:tr w:rsidR="00267AD0" w:rsidRPr="00B3510A" w:rsidTr="00FC1D43">
        <w:tc>
          <w:tcPr>
            <w:tcW w:w="3047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5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493" w:type="dxa"/>
          </w:tcPr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Термін – за використання лікарського засобу протягом 1-15 числа звітного місяця – до 15 числа звітного місяця;</w:t>
            </w:r>
          </w:p>
          <w:p w:rsidR="00267AD0" w:rsidRPr="00B3510A" w:rsidRDefault="00267AD0" w:rsidP="004E71C3">
            <w:pPr>
              <w:jc w:val="both"/>
              <w:rPr>
                <w:sz w:val="28"/>
                <w:szCs w:val="28"/>
                <w:lang w:val="uk-UA"/>
              </w:rPr>
            </w:pPr>
            <w:r w:rsidRPr="00B3510A">
              <w:rPr>
                <w:sz w:val="28"/>
                <w:szCs w:val="28"/>
                <w:lang w:val="uk-UA"/>
              </w:rPr>
              <w:t>за використання лікарського засобу протягом 16-31 числа звітного місяця – до 3 числа місяця, наступного за звітним.</w:t>
            </w:r>
          </w:p>
        </w:tc>
      </w:tr>
    </w:tbl>
    <w:p w:rsidR="00267AD0" w:rsidRDefault="00267AD0" w:rsidP="002630BE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Облік отриманих лікарського засобу проводити</w:t>
      </w:r>
      <w:r w:rsidRPr="0013447A">
        <w:rPr>
          <w:sz w:val="28"/>
          <w:szCs w:val="28"/>
          <w:lang w:val="uk-UA"/>
        </w:rPr>
        <w:t xml:space="preserve"> у відповідності до наказу </w:t>
      </w:r>
      <w:r>
        <w:rPr>
          <w:sz w:val="28"/>
          <w:szCs w:val="28"/>
          <w:lang w:val="uk-UA"/>
        </w:rPr>
        <w:t xml:space="preserve">департаменту </w:t>
      </w:r>
      <w:r w:rsidRPr="0013447A">
        <w:rPr>
          <w:sz w:val="28"/>
          <w:szCs w:val="28"/>
          <w:lang w:val="uk-UA"/>
        </w:rPr>
        <w:t xml:space="preserve">охорони здоров’я облдержадміністрації від </w:t>
      </w:r>
      <w:r w:rsidRPr="00C77553">
        <w:rPr>
          <w:sz w:val="28"/>
          <w:szCs w:val="28"/>
          <w:lang w:val="uk-UA"/>
        </w:rPr>
        <w:t xml:space="preserve">04 січня </w:t>
      </w:r>
      <w:r>
        <w:rPr>
          <w:sz w:val="28"/>
          <w:szCs w:val="28"/>
          <w:lang w:val="uk-UA"/>
        </w:rPr>
        <w:t xml:space="preserve">               </w:t>
      </w:r>
      <w:r w:rsidRPr="00C77553">
        <w:rPr>
          <w:sz w:val="28"/>
          <w:szCs w:val="28"/>
          <w:lang w:val="uk-UA"/>
        </w:rPr>
        <w:t xml:space="preserve">2021 року № 1/0/197-21 </w:t>
      </w:r>
      <w:proofErr w:type="spellStart"/>
      <w:r>
        <w:rPr>
          <w:sz w:val="28"/>
          <w:szCs w:val="28"/>
          <w:lang w:val="uk-UA"/>
        </w:rPr>
        <w:t>“</w:t>
      </w:r>
      <w:r w:rsidRPr="00C77553">
        <w:rPr>
          <w:sz w:val="28"/>
          <w:szCs w:val="28"/>
          <w:lang w:val="uk-UA"/>
        </w:rPr>
        <w:t>Щодо</w:t>
      </w:r>
      <w:proofErr w:type="spellEnd"/>
      <w:r w:rsidRPr="00C77553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Pr="00C77553">
        <w:rPr>
          <w:sz w:val="28"/>
          <w:szCs w:val="28"/>
          <w:lang w:val="uk-UA"/>
        </w:rPr>
        <w:t>постачання</w:t>
      </w:r>
      <w:r w:rsidRPr="00085010">
        <w:rPr>
          <w:sz w:val="28"/>
          <w:szCs w:val="28"/>
          <w:lang w:val="uk-UA"/>
        </w:rPr>
        <w:t>ˮ</w:t>
      </w:r>
      <w:proofErr w:type="spellEnd"/>
      <w:r>
        <w:rPr>
          <w:sz w:val="28"/>
          <w:szCs w:val="28"/>
          <w:lang w:val="uk-UA"/>
        </w:rPr>
        <w:t>.</w:t>
      </w:r>
    </w:p>
    <w:p w:rsidR="00D3321F" w:rsidRPr="00FD70FD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Головному спеціалісту в</w:t>
      </w:r>
      <w:r w:rsidRPr="00D25DE2">
        <w:rPr>
          <w:sz w:val="28"/>
          <w:szCs w:val="28"/>
          <w:lang w:val="uk-UA"/>
        </w:rPr>
        <w:t>ідділу лікувально-профілактичної д</w:t>
      </w:r>
      <w:r>
        <w:rPr>
          <w:sz w:val="28"/>
          <w:szCs w:val="28"/>
          <w:lang w:val="uk-UA"/>
        </w:rPr>
        <w:t>опомоги дітям та матерям (Рибка) надати</w:t>
      </w:r>
      <w:r w:rsidRPr="00D25DE2">
        <w:rPr>
          <w:sz w:val="28"/>
          <w:szCs w:val="28"/>
          <w:lang w:val="uk-UA"/>
        </w:rPr>
        <w:t>:</w:t>
      </w:r>
    </w:p>
    <w:p w:rsidR="00D3321F" w:rsidRPr="00D25DE2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D3321F" w:rsidRPr="00D25DE2">
        <w:rPr>
          <w:sz w:val="28"/>
          <w:szCs w:val="28"/>
          <w:lang w:val="uk-UA"/>
        </w:rPr>
        <w:t>лектронний варіант даного наказу</w:t>
      </w:r>
      <w:r w:rsidR="00D3321F">
        <w:rPr>
          <w:sz w:val="28"/>
          <w:szCs w:val="28"/>
          <w:lang w:val="uk-UA"/>
        </w:rPr>
        <w:t xml:space="preserve"> </w:t>
      </w:r>
      <w:r w:rsidR="00D3321F" w:rsidRPr="00D25DE2">
        <w:rPr>
          <w:sz w:val="28"/>
          <w:szCs w:val="28"/>
          <w:lang w:val="uk-UA"/>
        </w:rPr>
        <w:t>після реєстрації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D3321F" w:rsidRDefault="00BD7923" w:rsidP="00D3321F">
      <w:pPr>
        <w:numPr>
          <w:ilvl w:val="1"/>
          <w:numId w:val="1"/>
        </w:numPr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D3321F" w:rsidRPr="00C77553">
        <w:rPr>
          <w:sz w:val="28"/>
          <w:szCs w:val="28"/>
          <w:lang w:val="uk-UA"/>
        </w:rPr>
        <w:t xml:space="preserve">опію </w:t>
      </w:r>
      <w:r w:rsidR="00D3321F" w:rsidRPr="00D25DE2">
        <w:rPr>
          <w:sz w:val="28"/>
          <w:szCs w:val="28"/>
          <w:lang w:val="uk-UA"/>
        </w:rPr>
        <w:t>даного</w:t>
      </w:r>
      <w:r w:rsidR="00D3321F" w:rsidRPr="00C77553">
        <w:rPr>
          <w:sz w:val="28"/>
          <w:szCs w:val="28"/>
          <w:lang w:val="uk-UA"/>
        </w:rPr>
        <w:t xml:space="preserve"> наказу до Міністерства охорони здоров’я України в термін</w:t>
      </w:r>
      <w:r w:rsidR="00D3321F" w:rsidRPr="00D25DE2">
        <w:rPr>
          <w:sz w:val="28"/>
          <w:szCs w:val="28"/>
          <w:lang w:val="uk-UA"/>
        </w:rPr>
        <w:t>, що не перевищує двох робочих днів з дати реєстрації</w:t>
      </w:r>
      <w:r w:rsidR="00D3321F" w:rsidRPr="00C77553">
        <w:rPr>
          <w:sz w:val="28"/>
          <w:szCs w:val="28"/>
          <w:lang w:val="uk-UA"/>
        </w:rPr>
        <w:t>.</w:t>
      </w:r>
    </w:p>
    <w:p w:rsidR="00D3321F" w:rsidRDefault="00D3321F" w:rsidP="00D3321F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1C45F1">
        <w:rPr>
          <w:sz w:val="28"/>
          <w:szCs w:val="28"/>
          <w:lang w:val="uk-UA"/>
        </w:rPr>
        <w:t xml:space="preserve">Контроль за виконанням наказу покласти на </w:t>
      </w:r>
      <w:r w:rsidRPr="00756DFA">
        <w:rPr>
          <w:sz w:val="28"/>
          <w:szCs w:val="28"/>
          <w:lang w:val="uk-UA"/>
        </w:rPr>
        <w:t>заступник</w:t>
      </w:r>
      <w:r w:rsidRPr="00232382">
        <w:rPr>
          <w:sz w:val="28"/>
          <w:szCs w:val="28"/>
          <w:lang w:val="uk-UA"/>
        </w:rPr>
        <w:t>ів</w:t>
      </w:r>
      <w:r w:rsidRPr="00756DF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директор</w:t>
      </w:r>
      <w:r w:rsidRPr="00756DFA">
        <w:rPr>
          <w:sz w:val="28"/>
          <w:szCs w:val="28"/>
          <w:lang w:val="uk-UA"/>
        </w:rPr>
        <w:t>а</w:t>
      </w:r>
      <w:r w:rsidRPr="00232382">
        <w:rPr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>
        <w:rPr>
          <w:sz w:val="28"/>
          <w:szCs w:val="28"/>
          <w:lang w:val="uk-UA"/>
        </w:rPr>
        <w:t>.</w:t>
      </w:r>
    </w:p>
    <w:p w:rsidR="00D3321F" w:rsidRDefault="00D3321F" w:rsidP="00D3321F">
      <w:pPr>
        <w:ind w:firstLine="709"/>
        <w:jc w:val="both"/>
        <w:rPr>
          <w:color w:val="7030A0"/>
          <w:sz w:val="28"/>
          <w:szCs w:val="28"/>
          <w:u w:val="single"/>
          <w:lang w:val="uk-UA"/>
        </w:rPr>
      </w:pPr>
    </w:p>
    <w:p w:rsidR="00D3321F" w:rsidRPr="00FF6187" w:rsidRDefault="00D3321F" w:rsidP="00D3321F">
      <w:pPr>
        <w:ind w:firstLine="708"/>
        <w:jc w:val="both"/>
        <w:rPr>
          <w:sz w:val="28"/>
          <w:szCs w:val="28"/>
          <w:lang w:val="uk-UA"/>
        </w:rPr>
      </w:pPr>
      <w:r w:rsidRPr="00FF6187">
        <w:rPr>
          <w:sz w:val="28"/>
          <w:szCs w:val="28"/>
          <w:lang w:val="uk-UA"/>
        </w:rPr>
        <w:t xml:space="preserve">Підстава: </w:t>
      </w:r>
    </w:p>
    <w:p w:rsidR="00D3321F" w:rsidRDefault="00D3321F" w:rsidP="00D3321F">
      <w:pPr>
        <w:ind w:firstLine="709"/>
        <w:jc w:val="both"/>
        <w:rPr>
          <w:bCs/>
          <w:color w:val="7030A0"/>
          <w:sz w:val="28"/>
          <w:szCs w:val="28"/>
          <w:lang w:val="uk-UA"/>
        </w:rPr>
      </w:pP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Наказ МОЗ України </w:t>
      </w:r>
      <w:r w:rsidR="00D71907">
        <w:rPr>
          <w:sz w:val="28"/>
          <w:szCs w:val="28"/>
          <w:lang w:val="uk-UA"/>
        </w:rPr>
        <w:t>від 18 березня</w:t>
      </w:r>
      <w:r w:rsidR="002E71E4">
        <w:rPr>
          <w:sz w:val="28"/>
          <w:szCs w:val="28"/>
          <w:lang w:val="uk-UA"/>
        </w:rPr>
        <w:t xml:space="preserve"> 2021 року № </w:t>
      </w:r>
      <w:r w:rsidR="00D71907">
        <w:rPr>
          <w:sz w:val="28"/>
          <w:szCs w:val="28"/>
          <w:lang w:val="uk-UA"/>
        </w:rPr>
        <w:t>505</w:t>
      </w:r>
      <w:r w:rsidR="002E71E4">
        <w:rPr>
          <w:sz w:val="28"/>
          <w:szCs w:val="28"/>
          <w:lang w:val="uk-UA"/>
        </w:rPr>
        <w:t xml:space="preserve"> </w:t>
      </w:r>
      <w:proofErr w:type="spellStart"/>
      <w:r w:rsidR="002E71E4">
        <w:rPr>
          <w:sz w:val="28"/>
          <w:szCs w:val="28"/>
          <w:lang w:val="uk-UA"/>
        </w:rPr>
        <w:t>“</w:t>
      </w:r>
      <w:r w:rsidR="002E71E4" w:rsidRPr="00540180">
        <w:rPr>
          <w:bCs/>
          <w:color w:val="000000"/>
          <w:sz w:val="28"/>
          <w:szCs w:val="28"/>
          <w:lang w:val="uk-UA"/>
        </w:rPr>
        <w:t>Про</w:t>
      </w:r>
      <w:proofErr w:type="spellEnd"/>
      <w:r w:rsidR="002E71E4" w:rsidRPr="00540180">
        <w:rPr>
          <w:bCs/>
          <w:color w:val="000000"/>
          <w:sz w:val="28"/>
          <w:szCs w:val="28"/>
          <w:lang w:val="uk-UA"/>
        </w:rPr>
        <w:t xml:space="preserve"> Розподіл </w:t>
      </w:r>
      <w:r w:rsidR="002E71E4">
        <w:rPr>
          <w:bCs/>
          <w:color w:val="000000"/>
          <w:sz w:val="28"/>
          <w:szCs w:val="28"/>
          <w:lang w:val="uk-UA"/>
        </w:rPr>
        <w:t>лікарського засобу “</w:t>
      </w:r>
      <w:r w:rsidR="005D259C">
        <w:rPr>
          <w:bCs/>
          <w:color w:val="000000"/>
          <w:sz w:val="28"/>
          <w:szCs w:val="28"/>
          <w:lang w:val="uk-UA"/>
        </w:rPr>
        <w:t>ІМУНОГЛОБУЛІН АНТИРЕЗУС Rh0 (D) ЛЮДИНИ</w:t>
      </w:r>
      <w:r w:rsidR="002E71E4">
        <w:rPr>
          <w:bCs/>
          <w:color w:val="000000"/>
          <w:sz w:val="28"/>
          <w:szCs w:val="28"/>
          <w:lang w:val="uk-UA"/>
        </w:rPr>
        <w:t xml:space="preserve">ˮ </w:t>
      </w:r>
      <w:r w:rsidR="005D259C">
        <w:rPr>
          <w:bCs/>
          <w:color w:val="000000"/>
          <w:sz w:val="28"/>
          <w:szCs w:val="28"/>
          <w:lang w:val="uk-UA"/>
        </w:rPr>
        <w:t>для запобігання гемолітичної хвороби новонароджених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, </w:t>
      </w:r>
      <w:r w:rsidR="00CF3740">
        <w:rPr>
          <w:bCs/>
          <w:color w:val="000000"/>
          <w:sz w:val="28"/>
          <w:szCs w:val="28"/>
          <w:lang w:val="uk-UA"/>
        </w:rPr>
        <w:t>закупленого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 за кошти Державного бюджету України</w:t>
      </w:r>
      <w:r w:rsidR="002E71E4">
        <w:rPr>
          <w:bCs/>
          <w:color w:val="000000"/>
          <w:sz w:val="28"/>
          <w:szCs w:val="28"/>
          <w:lang w:val="uk-UA"/>
        </w:rPr>
        <w:t xml:space="preserve"> </w:t>
      </w:r>
      <w:r w:rsidR="002E71E4" w:rsidRPr="00540180">
        <w:rPr>
          <w:bCs/>
          <w:color w:val="000000"/>
          <w:sz w:val="28"/>
          <w:szCs w:val="28"/>
          <w:lang w:val="uk-UA"/>
        </w:rPr>
        <w:t xml:space="preserve">на 2020 </w:t>
      </w:r>
      <w:proofErr w:type="spellStart"/>
      <w:r w:rsidR="002E71E4" w:rsidRPr="00540180">
        <w:rPr>
          <w:bCs/>
          <w:color w:val="000000"/>
          <w:sz w:val="28"/>
          <w:szCs w:val="28"/>
          <w:lang w:val="uk-UA"/>
        </w:rPr>
        <w:t>рік</w:t>
      </w:r>
      <w:r w:rsidR="002E71E4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>;</w:t>
      </w:r>
    </w:p>
    <w:p w:rsidR="00D3321F" w:rsidRPr="007F085A" w:rsidRDefault="00D3321F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 w:rsidRPr="007F085A">
        <w:rPr>
          <w:sz w:val="28"/>
          <w:szCs w:val="28"/>
          <w:lang w:val="uk-UA"/>
        </w:rPr>
        <w:t>видатков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накладн</w:t>
      </w:r>
      <w:r w:rsidR="00A94D0D">
        <w:rPr>
          <w:sz w:val="28"/>
          <w:szCs w:val="28"/>
          <w:lang w:val="uk-UA"/>
        </w:rPr>
        <w:t>а</w:t>
      </w:r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ДП</w:t>
      </w:r>
      <w:proofErr w:type="spellEnd"/>
      <w:r w:rsidRPr="007F085A">
        <w:rPr>
          <w:sz w:val="28"/>
          <w:szCs w:val="28"/>
          <w:lang w:val="uk-UA"/>
        </w:rPr>
        <w:t xml:space="preserve"> </w:t>
      </w:r>
      <w:proofErr w:type="spellStart"/>
      <w:r w:rsidRPr="007F085A">
        <w:rPr>
          <w:sz w:val="28"/>
          <w:szCs w:val="28"/>
          <w:lang w:val="uk-UA"/>
        </w:rPr>
        <w:t>“</w:t>
      </w:r>
      <w:r w:rsidR="00AC159C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>едичні</w:t>
      </w:r>
      <w:proofErr w:type="spellEnd"/>
      <w:r>
        <w:rPr>
          <w:sz w:val="28"/>
          <w:szCs w:val="28"/>
          <w:lang w:val="uk-UA"/>
        </w:rPr>
        <w:t xml:space="preserve"> закупівлі </w:t>
      </w:r>
      <w:proofErr w:type="spellStart"/>
      <w:r>
        <w:rPr>
          <w:sz w:val="28"/>
          <w:szCs w:val="28"/>
          <w:lang w:val="uk-UA"/>
        </w:rPr>
        <w:t>України</w:t>
      </w:r>
      <w:r w:rsidRPr="007F085A">
        <w:rPr>
          <w:sz w:val="28"/>
          <w:szCs w:val="28"/>
          <w:lang w:val="uk-UA"/>
        </w:rPr>
        <w:t>”</w:t>
      </w:r>
      <w:proofErr w:type="spellEnd"/>
      <w:r w:rsidRPr="007F085A">
        <w:rPr>
          <w:sz w:val="28"/>
          <w:szCs w:val="28"/>
          <w:lang w:val="uk-UA"/>
        </w:rPr>
        <w:t xml:space="preserve"> від </w:t>
      </w:r>
      <w:r w:rsidR="00D71907">
        <w:rPr>
          <w:sz w:val="28"/>
          <w:szCs w:val="28"/>
          <w:lang w:val="uk-UA"/>
        </w:rPr>
        <w:t>2</w:t>
      </w:r>
      <w:r w:rsidR="00A94D0D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березня</w:t>
      </w:r>
      <w:r w:rsidRPr="007F085A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21</w:t>
      </w:r>
      <w:r w:rsidRPr="007F085A">
        <w:rPr>
          <w:sz w:val="28"/>
          <w:szCs w:val="28"/>
          <w:lang w:val="uk-UA"/>
        </w:rPr>
        <w:t xml:space="preserve"> року №</w:t>
      </w:r>
      <w:r w:rsidR="00A94D0D">
        <w:rPr>
          <w:sz w:val="28"/>
          <w:szCs w:val="28"/>
          <w:lang w:val="uk-UA"/>
        </w:rPr>
        <w:t xml:space="preserve"> </w:t>
      </w:r>
      <w:r w:rsidR="00D71907">
        <w:rPr>
          <w:sz w:val="28"/>
          <w:szCs w:val="28"/>
          <w:lang w:val="uk-UA"/>
        </w:rPr>
        <w:t>1414</w:t>
      </w:r>
      <w:r>
        <w:rPr>
          <w:sz w:val="28"/>
          <w:szCs w:val="28"/>
          <w:lang w:val="uk-UA"/>
        </w:rPr>
        <w:t>;</w:t>
      </w:r>
      <w:r w:rsidRPr="007F085A">
        <w:rPr>
          <w:sz w:val="28"/>
          <w:szCs w:val="28"/>
          <w:lang w:val="uk-UA"/>
        </w:rPr>
        <w:t xml:space="preserve">                </w:t>
      </w:r>
    </w:p>
    <w:p w:rsidR="00D3321F" w:rsidRPr="007F085A" w:rsidRDefault="002430F5" w:rsidP="00D3321F">
      <w:pPr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листи погодження.</w:t>
      </w: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</w:p>
    <w:p w:rsidR="00D3321F" w:rsidRDefault="00D3321F" w:rsidP="00D3321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 ди</w:t>
      </w:r>
      <w:r w:rsidRPr="007F085A">
        <w:rPr>
          <w:sz w:val="28"/>
          <w:szCs w:val="28"/>
          <w:lang w:val="uk-UA"/>
        </w:rPr>
        <w:t>ректора департаменту</w:t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 w:rsidRPr="007F085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Вікторія КУЛИК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84"/>
        <w:gridCol w:w="3285"/>
        <w:gridCol w:w="3285"/>
      </w:tblGrid>
      <w:tr w:rsidR="00D57B53" w:rsidTr="00D57B53">
        <w:tc>
          <w:tcPr>
            <w:tcW w:w="3284" w:type="dxa"/>
          </w:tcPr>
          <w:p w:rsidR="00D57B53" w:rsidRDefault="00D57B53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D57B53" w:rsidRDefault="00D57B53" w:rsidP="00D3321F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D57B53" w:rsidRDefault="00D57B53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D57B53" w:rsidRDefault="00D57B53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F053D0" w:rsidRDefault="00D57B53" w:rsidP="00D3321F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322FB5" w:rsidRPr="00B444DD">
              <w:rPr>
                <w:u w:val="single"/>
                <w:lang w:val="uk-UA" w:eastAsia="en-US"/>
              </w:rPr>
              <w:t>24.06.2021</w:t>
            </w:r>
          </w:p>
          <w:p w:rsidR="00D57B53" w:rsidRDefault="00D57B53" w:rsidP="00FC7D1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  <w:r w:rsidR="00F053D0">
              <w:rPr>
                <w:u w:val="single"/>
                <w:lang w:val="uk-UA" w:eastAsia="en-US"/>
              </w:rPr>
              <w:t xml:space="preserve"> </w:t>
            </w:r>
            <w:r w:rsidR="00322FB5" w:rsidRPr="00B444DD">
              <w:rPr>
                <w:u w:val="single"/>
                <w:lang w:val="uk-UA" w:eastAsia="en-US"/>
              </w:rPr>
              <w:t>843/0/197-21</w:t>
            </w:r>
          </w:p>
        </w:tc>
      </w:tr>
    </w:tbl>
    <w:p w:rsidR="00A94D0D" w:rsidRDefault="00A94D0D" w:rsidP="00D3321F">
      <w:pPr>
        <w:rPr>
          <w:sz w:val="28"/>
          <w:szCs w:val="28"/>
          <w:lang w:val="uk-UA"/>
        </w:rPr>
      </w:pPr>
    </w:p>
    <w:p w:rsidR="00D57B53" w:rsidRDefault="00D57B53" w:rsidP="00D57B53">
      <w:pPr>
        <w:jc w:val="center"/>
        <w:rPr>
          <w:sz w:val="28"/>
          <w:szCs w:val="28"/>
          <w:lang w:val="uk-UA"/>
        </w:rPr>
      </w:pPr>
      <w:r w:rsidRPr="00540180">
        <w:rPr>
          <w:bCs/>
          <w:color w:val="000000"/>
          <w:sz w:val="28"/>
          <w:szCs w:val="28"/>
          <w:lang w:val="uk-UA"/>
        </w:rPr>
        <w:t xml:space="preserve">Розподіл </w:t>
      </w:r>
      <w:r>
        <w:rPr>
          <w:bCs/>
          <w:color w:val="000000"/>
          <w:sz w:val="28"/>
          <w:szCs w:val="28"/>
          <w:lang w:val="uk-UA"/>
        </w:rPr>
        <w:t>лікарського засобу “ІМУНОГЛОБУЛІН АНТИРЕЗУС Rh0 (D) ЛЮДИНИˮ</w:t>
      </w:r>
    </w:p>
    <w:p w:rsidR="00D57B53" w:rsidRDefault="00D57B53" w:rsidP="00D3321F">
      <w:pPr>
        <w:rPr>
          <w:sz w:val="28"/>
          <w:szCs w:val="28"/>
          <w:lang w:val="uk-UA"/>
        </w:rPr>
      </w:pPr>
    </w:p>
    <w:p w:rsidR="00D57B53" w:rsidRDefault="00D57B53" w:rsidP="00D3321F">
      <w:pPr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612"/>
        <w:gridCol w:w="4739"/>
        <w:gridCol w:w="2399"/>
        <w:gridCol w:w="2104"/>
      </w:tblGrid>
      <w:tr w:rsidR="00907271" w:rsidRPr="00B92B4D" w:rsidTr="00907271">
        <w:tc>
          <w:tcPr>
            <w:tcW w:w="612" w:type="dxa"/>
          </w:tcPr>
          <w:p w:rsidR="00907271" w:rsidRPr="009A009C" w:rsidRDefault="00907271" w:rsidP="009A009C">
            <w:pPr>
              <w:pStyle w:val="af5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739" w:type="dxa"/>
          </w:tcPr>
          <w:p w:rsidR="00907271" w:rsidRPr="00907271" w:rsidRDefault="00907271" w:rsidP="00D3321F">
            <w:pPr>
              <w:rPr>
                <w:lang w:val="uk-UA"/>
              </w:rPr>
            </w:pPr>
            <w:proofErr w:type="spellStart"/>
            <w:r w:rsidRPr="00907271">
              <w:rPr>
                <w:lang w:val="uk-UA"/>
              </w:rPr>
              <w:t>Отримувач</w:t>
            </w:r>
            <w:proofErr w:type="spellEnd"/>
          </w:p>
        </w:tc>
        <w:tc>
          <w:tcPr>
            <w:tcW w:w="2399" w:type="dxa"/>
          </w:tcPr>
          <w:p w:rsidR="00907271" w:rsidRPr="00907271" w:rsidRDefault="00907271" w:rsidP="00D57B53">
            <w:pPr>
              <w:jc w:val="both"/>
              <w:rPr>
                <w:lang w:val="uk-UA"/>
              </w:rPr>
            </w:pPr>
            <w:r w:rsidRPr="00907271">
              <w:rPr>
                <w:bCs/>
                <w:color w:val="000000"/>
                <w:lang w:val="uk-UA"/>
              </w:rPr>
              <w:t xml:space="preserve">лікарський засіб “ІМУНОГЛОБУЛІН АНТИРЕЗУС Rh0 (D) ЛЮДИНИˮ, розчин для ін’єкцій, 1500 </w:t>
            </w:r>
            <w:proofErr w:type="spellStart"/>
            <w:r w:rsidRPr="00907271">
              <w:rPr>
                <w:bCs/>
                <w:color w:val="000000"/>
                <w:lang w:val="uk-UA"/>
              </w:rPr>
              <w:t>МО</w:t>
            </w:r>
            <w:proofErr w:type="spellEnd"/>
            <w:r w:rsidRPr="00907271">
              <w:rPr>
                <w:bCs/>
                <w:color w:val="000000"/>
                <w:lang w:val="uk-UA"/>
              </w:rPr>
              <w:t xml:space="preserve"> (300 </w:t>
            </w:r>
            <w:proofErr w:type="spellStart"/>
            <w:r w:rsidRPr="00907271">
              <w:rPr>
                <w:bCs/>
                <w:color w:val="000000"/>
                <w:lang w:val="uk-UA"/>
              </w:rPr>
              <w:t>мкг</w:t>
            </w:r>
            <w:proofErr w:type="spellEnd"/>
            <w:r w:rsidRPr="00907271">
              <w:rPr>
                <w:bCs/>
                <w:color w:val="000000"/>
                <w:lang w:val="uk-UA"/>
              </w:rPr>
              <w:t xml:space="preserve"> імуноглобуліну) по 2 </w:t>
            </w:r>
            <w:proofErr w:type="spellStart"/>
            <w:r w:rsidRPr="00907271">
              <w:rPr>
                <w:bCs/>
                <w:color w:val="000000"/>
                <w:lang w:val="uk-UA"/>
              </w:rPr>
              <w:t>млв</w:t>
            </w:r>
            <w:proofErr w:type="spellEnd"/>
            <w:r w:rsidRPr="00907271">
              <w:rPr>
                <w:bCs/>
                <w:color w:val="000000"/>
                <w:lang w:val="uk-UA"/>
              </w:rPr>
              <w:t xml:space="preserve"> ампулі, 1 ампула в пачці, термін придатності 31.01.2023, ампул</w:t>
            </w:r>
          </w:p>
          <w:p w:rsidR="00907271" w:rsidRPr="00907271" w:rsidRDefault="00907271" w:rsidP="00D57B53">
            <w:pPr>
              <w:rPr>
                <w:lang w:val="uk-UA"/>
              </w:rPr>
            </w:pPr>
          </w:p>
          <w:p w:rsidR="00907271" w:rsidRPr="00907271" w:rsidRDefault="00907271" w:rsidP="00D3321F">
            <w:pPr>
              <w:rPr>
                <w:lang w:val="uk-UA"/>
              </w:rPr>
            </w:pPr>
          </w:p>
        </w:tc>
        <w:tc>
          <w:tcPr>
            <w:tcW w:w="2104" w:type="dxa"/>
          </w:tcPr>
          <w:p w:rsidR="00907271" w:rsidRPr="00907271" w:rsidRDefault="00907271" w:rsidP="00D57B53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Листи</w:t>
            </w:r>
          </w:p>
        </w:tc>
      </w:tr>
      <w:tr w:rsidR="00907271" w:rsidTr="00907271">
        <w:tc>
          <w:tcPr>
            <w:tcW w:w="612" w:type="dxa"/>
          </w:tcPr>
          <w:p w:rsidR="00907271" w:rsidRPr="009A009C" w:rsidRDefault="00907271" w:rsidP="009A009C">
            <w:pPr>
              <w:pStyle w:val="af5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739" w:type="dxa"/>
          </w:tcPr>
          <w:p w:rsidR="00907271" w:rsidRPr="00907271" w:rsidRDefault="00907271" w:rsidP="00D3321F">
            <w:pPr>
              <w:rPr>
                <w:lang w:val="uk-UA"/>
              </w:rPr>
            </w:pPr>
            <w:r w:rsidRPr="00907271">
              <w:rPr>
                <w:lang w:val="uk-UA"/>
              </w:rPr>
              <w:t>Директорові департаменту охорони здоров’я населення Дніпровської міської ради для</w:t>
            </w:r>
            <w:r>
              <w:rPr>
                <w:lang w:val="uk-UA"/>
              </w:rPr>
              <w:t>:</w:t>
            </w:r>
          </w:p>
        </w:tc>
        <w:tc>
          <w:tcPr>
            <w:tcW w:w="2399" w:type="dxa"/>
          </w:tcPr>
          <w:p w:rsidR="00907271" w:rsidRPr="00907271" w:rsidRDefault="00907271" w:rsidP="00D57B53">
            <w:pPr>
              <w:jc w:val="both"/>
              <w:rPr>
                <w:bCs/>
                <w:color w:val="000000"/>
                <w:lang w:val="uk-UA"/>
              </w:rPr>
            </w:pPr>
          </w:p>
        </w:tc>
        <w:tc>
          <w:tcPr>
            <w:tcW w:w="2104" w:type="dxa"/>
          </w:tcPr>
          <w:p w:rsidR="00907271" w:rsidRPr="00907271" w:rsidRDefault="00907271" w:rsidP="00D57B53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від 14.06.2021              № 3/22-2140</w:t>
            </w:r>
          </w:p>
        </w:tc>
      </w:tr>
      <w:tr w:rsidR="00907271" w:rsidTr="00907271">
        <w:tc>
          <w:tcPr>
            <w:tcW w:w="612" w:type="dxa"/>
          </w:tcPr>
          <w:p w:rsidR="00907271" w:rsidRPr="009A009C" w:rsidRDefault="00907271" w:rsidP="009A009C">
            <w:pPr>
              <w:pStyle w:val="af5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739" w:type="dxa"/>
          </w:tcPr>
          <w:p w:rsidR="00907271" w:rsidRPr="00907271" w:rsidRDefault="00907271" w:rsidP="00907271">
            <w:pPr>
              <w:rPr>
                <w:lang w:val="uk-UA"/>
              </w:rPr>
            </w:pPr>
            <w:r w:rsidRPr="00907271">
              <w:rPr>
                <w:lang w:val="uk-UA"/>
              </w:rPr>
              <w:t xml:space="preserve">КНП </w:t>
            </w:r>
            <w:proofErr w:type="spellStart"/>
            <w:r w:rsidRPr="00907271">
              <w:rPr>
                <w:lang w:val="uk-UA"/>
              </w:rPr>
              <w:t>„Міський</w:t>
            </w:r>
            <w:proofErr w:type="spellEnd"/>
            <w:r w:rsidRPr="00907271">
              <w:rPr>
                <w:lang w:val="uk-UA"/>
              </w:rPr>
              <w:t xml:space="preserve"> пологовий будинок №1”</w:t>
            </w:r>
          </w:p>
          <w:p w:rsidR="00907271" w:rsidRPr="00907271" w:rsidRDefault="00907271" w:rsidP="00907271">
            <w:pPr>
              <w:rPr>
                <w:lang w:val="uk-UA"/>
              </w:rPr>
            </w:pPr>
            <w:r w:rsidRPr="00907271">
              <w:rPr>
                <w:lang w:val="uk-UA"/>
              </w:rPr>
              <w:t>Дніпровської міської ради</w:t>
            </w:r>
          </w:p>
        </w:tc>
        <w:tc>
          <w:tcPr>
            <w:tcW w:w="2399" w:type="dxa"/>
          </w:tcPr>
          <w:p w:rsidR="00907271" w:rsidRPr="00907271" w:rsidRDefault="00907271" w:rsidP="00D57B53">
            <w:pPr>
              <w:jc w:val="both"/>
              <w:rPr>
                <w:bCs/>
                <w:color w:val="000000"/>
                <w:lang w:val="uk-UA"/>
              </w:rPr>
            </w:pPr>
            <w:r w:rsidRPr="00907271">
              <w:rPr>
                <w:bCs/>
                <w:color w:val="000000"/>
                <w:lang w:val="uk-UA"/>
              </w:rPr>
              <w:t>300</w:t>
            </w:r>
          </w:p>
        </w:tc>
        <w:tc>
          <w:tcPr>
            <w:tcW w:w="2104" w:type="dxa"/>
          </w:tcPr>
          <w:p w:rsidR="00907271" w:rsidRPr="00907271" w:rsidRDefault="00907271" w:rsidP="00D57B53">
            <w:pPr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907271" w:rsidRPr="00907271" w:rsidTr="00907271">
        <w:tc>
          <w:tcPr>
            <w:tcW w:w="612" w:type="dxa"/>
          </w:tcPr>
          <w:p w:rsidR="00907271" w:rsidRPr="009A009C" w:rsidRDefault="00907271" w:rsidP="009A009C">
            <w:pPr>
              <w:pStyle w:val="af5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739" w:type="dxa"/>
          </w:tcPr>
          <w:p w:rsidR="00907271" w:rsidRPr="00907271" w:rsidRDefault="00907271" w:rsidP="00907271">
            <w:pPr>
              <w:rPr>
                <w:lang w:val="uk-UA"/>
              </w:rPr>
            </w:pPr>
            <w:r w:rsidRPr="00907271">
              <w:rPr>
                <w:lang w:val="uk-UA"/>
              </w:rPr>
              <w:t xml:space="preserve">КНП </w:t>
            </w:r>
            <w:proofErr w:type="spellStart"/>
            <w:r w:rsidRPr="00907271">
              <w:rPr>
                <w:lang w:val="uk-UA"/>
              </w:rPr>
              <w:t>„Міська</w:t>
            </w:r>
            <w:proofErr w:type="spellEnd"/>
            <w:r w:rsidRPr="00907271">
              <w:rPr>
                <w:lang w:val="uk-UA"/>
              </w:rPr>
              <w:t xml:space="preserve"> клінічна лікарня № 9” Дніпровської міської ради</w:t>
            </w:r>
          </w:p>
        </w:tc>
        <w:tc>
          <w:tcPr>
            <w:tcW w:w="2399" w:type="dxa"/>
          </w:tcPr>
          <w:p w:rsidR="00907271" w:rsidRPr="00907271" w:rsidRDefault="00907271" w:rsidP="00D57B53">
            <w:pPr>
              <w:jc w:val="both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300</w:t>
            </w:r>
          </w:p>
        </w:tc>
        <w:tc>
          <w:tcPr>
            <w:tcW w:w="2104" w:type="dxa"/>
          </w:tcPr>
          <w:p w:rsidR="00907271" w:rsidRPr="00907271" w:rsidRDefault="00907271" w:rsidP="00D57B53">
            <w:pPr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907271" w:rsidRPr="00907271" w:rsidTr="00907271">
        <w:tc>
          <w:tcPr>
            <w:tcW w:w="612" w:type="dxa"/>
          </w:tcPr>
          <w:p w:rsidR="00907271" w:rsidRPr="009A009C" w:rsidRDefault="00907271" w:rsidP="009A009C">
            <w:pPr>
              <w:pStyle w:val="af5"/>
              <w:numPr>
                <w:ilvl w:val="0"/>
                <w:numId w:val="3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4739" w:type="dxa"/>
          </w:tcPr>
          <w:p w:rsidR="00907271" w:rsidRPr="00907271" w:rsidRDefault="00907271" w:rsidP="00907271">
            <w:pPr>
              <w:rPr>
                <w:lang w:val="uk-UA"/>
              </w:rPr>
            </w:pPr>
            <w:r w:rsidRPr="00907271">
              <w:rPr>
                <w:lang w:val="uk-UA"/>
              </w:rPr>
              <w:t>Управління охорони здоров’я виконкому Криворізької міської ради</w:t>
            </w:r>
            <w:r>
              <w:rPr>
                <w:lang w:val="uk-UA"/>
              </w:rPr>
              <w:t xml:space="preserve"> для:</w:t>
            </w:r>
          </w:p>
        </w:tc>
        <w:tc>
          <w:tcPr>
            <w:tcW w:w="2399" w:type="dxa"/>
          </w:tcPr>
          <w:p w:rsidR="00907271" w:rsidRDefault="00907271" w:rsidP="00D57B53">
            <w:pPr>
              <w:jc w:val="both"/>
              <w:rPr>
                <w:bCs/>
                <w:color w:val="000000"/>
                <w:lang w:val="uk-UA"/>
              </w:rPr>
            </w:pPr>
          </w:p>
        </w:tc>
        <w:tc>
          <w:tcPr>
            <w:tcW w:w="2104" w:type="dxa"/>
          </w:tcPr>
          <w:p w:rsidR="00907271" w:rsidRPr="00907271" w:rsidRDefault="00907271" w:rsidP="00D57B53">
            <w:pPr>
              <w:jc w:val="both"/>
              <w:rPr>
                <w:bCs/>
                <w:color w:val="000000"/>
                <w:lang w:val="uk-UA"/>
              </w:rPr>
            </w:pPr>
          </w:p>
        </w:tc>
      </w:tr>
      <w:tr w:rsidR="00907271" w:rsidRPr="00907271" w:rsidTr="00907271">
        <w:tc>
          <w:tcPr>
            <w:tcW w:w="612" w:type="dxa"/>
          </w:tcPr>
          <w:p w:rsidR="00907271" w:rsidRPr="003A5213" w:rsidRDefault="00907271" w:rsidP="003A5213">
            <w:pPr>
              <w:rPr>
                <w:lang w:val="uk-UA"/>
              </w:rPr>
            </w:pPr>
          </w:p>
        </w:tc>
        <w:tc>
          <w:tcPr>
            <w:tcW w:w="4739" w:type="dxa"/>
          </w:tcPr>
          <w:p w:rsidR="00907271" w:rsidRPr="00907271" w:rsidRDefault="00907271" w:rsidP="00907271">
            <w:pPr>
              <w:rPr>
                <w:lang w:val="uk-UA"/>
              </w:rPr>
            </w:pPr>
            <w:r w:rsidRPr="003A5213">
              <w:rPr>
                <w:lang w:val="uk-UA"/>
              </w:rPr>
              <w:t xml:space="preserve">КНП </w:t>
            </w:r>
            <w:proofErr w:type="spellStart"/>
            <w:r w:rsidRPr="003A5213">
              <w:rPr>
                <w:lang w:val="uk-UA"/>
              </w:rPr>
              <w:t>„Криворізький</w:t>
            </w:r>
            <w:proofErr w:type="spellEnd"/>
            <w:r w:rsidRPr="003A5213">
              <w:rPr>
                <w:lang w:val="uk-UA"/>
              </w:rPr>
              <w:t xml:space="preserve"> перинатальний центр зі </w:t>
            </w:r>
            <w:proofErr w:type="spellStart"/>
            <w:r w:rsidRPr="003A5213">
              <w:rPr>
                <w:lang w:val="uk-UA"/>
              </w:rPr>
              <w:t>стаціонаром”</w:t>
            </w:r>
            <w:proofErr w:type="spellEnd"/>
            <w:r w:rsidRPr="003A5213">
              <w:rPr>
                <w:lang w:val="uk-UA"/>
              </w:rPr>
              <w:t xml:space="preserve"> Криворізької міської ради</w:t>
            </w:r>
          </w:p>
        </w:tc>
        <w:tc>
          <w:tcPr>
            <w:tcW w:w="2399" w:type="dxa"/>
          </w:tcPr>
          <w:p w:rsidR="00907271" w:rsidRPr="003A5213" w:rsidRDefault="00597557" w:rsidP="003A5213">
            <w:pPr>
              <w:rPr>
                <w:lang w:val="uk-UA"/>
              </w:rPr>
            </w:pPr>
            <w:r w:rsidRPr="003A5213">
              <w:rPr>
                <w:lang w:val="uk-UA"/>
              </w:rPr>
              <w:t>5</w:t>
            </w:r>
            <w:r w:rsidR="00907271" w:rsidRPr="003A5213">
              <w:rPr>
                <w:lang w:val="uk-UA"/>
              </w:rPr>
              <w:t>00</w:t>
            </w:r>
          </w:p>
        </w:tc>
        <w:tc>
          <w:tcPr>
            <w:tcW w:w="2104" w:type="dxa"/>
          </w:tcPr>
          <w:p w:rsidR="00907271" w:rsidRPr="003A5213" w:rsidRDefault="00907271" w:rsidP="003A5213">
            <w:pPr>
              <w:rPr>
                <w:lang w:val="uk-UA"/>
              </w:rPr>
            </w:pPr>
          </w:p>
        </w:tc>
      </w:tr>
      <w:tr w:rsidR="00907271" w:rsidRPr="00907271" w:rsidTr="00907271">
        <w:tc>
          <w:tcPr>
            <w:tcW w:w="612" w:type="dxa"/>
          </w:tcPr>
          <w:p w:rsidR="00907271" w:rsidRPr="003A5213" w:rsidRDefault="00907271" w:rsidP="003A5213">
            <w:pPr>
              <w:rPr>
                <w:lang w:val="uk-UA"/>
              </w:rPr>
            </w:pPr>
          </w:p>
        </w:tc>
        <w:tc>
          <w:tcPr>
            <w:tcW w:w="4739" w:type="dxa"/>
          </w:tcPr>
          <w:p w:rsidR="00907271" w:rsidRPr="003A5213" w:rsidRDefault="00907271" w:rsidP="00907271">
            <w:pPr>
              <w:rPr>
                <w:lang w:val="uk-UA"/>
              </w:rPr>
            </w:pPr>
          </w:p>
        </w:tc>
        <w:tc>
          <w:tcPr>
            <w:tcW w:w="2399" w:type="dxa"/>
          </w:tcPr>
          <w:p w:rsidR="00907271" w:rsidRPr="003A5213" w:rsidRDefault="00597557" w:rsidP="003A5213">
            <w:pPr>
              <w:rPr>
                <w:lang w:val="uk-UA"/>
              </w:rPr>
            </w:pPr>
            <w:r w:rsidRPr="003A5213">
              <w:rPr>
                <w:lang w:val="uk-UA"/>
              </w:rPr>
              <w:t>103</w:t>
            </w:r>
          </w:p>
        </w:tc>
        <w:tc>
          <w:tcPr>
            <w:tcW w:w="2104" w:type="dxa"/>
          </w:tcPr>
          <w:p w:rsidR="00907271" w:rsidRPr="003A5213" w:rsidRDefault="00907271" w:rsidP="003A5213">
            <w:pPr>
              <w:rPr>
                <w:lang w:val="uk-UA"/>
              </w:rPr>
            </w:pPr>
          </w:p>
        </w:tc>
      </w:tr>
      <w:tr w:rsidR="00597557" w:rsidRPr="00907271" w:rsidTr="00907271">
        <w:tc>
          <w:tcPr>
            <w:tcW w:w="612" w:type="dxa"/>
          </w:tcPr>
          <w:p w:rsidR="00597557" w:rsidRPr="003A5213" w:rsidRDefault="00597557" w:rsidP="003A5213">
            <w:pPr>
              <w:rPr>
                <w:lang w:val="uk-UA"/>
              </w:rPr>
            </w:pPr>
          </w:p>
        </w:tc>
        <w:tc>
          <w:tcPr>
            <w:tcW w:w="4739" w:type="dxa"/>
          </w:tcPr>
          <w:p w:rsidR="00597557" w:rsidRPr="003A5213" w:rsidRDefault="00597557" w:rsidP="00907271">
            <w:pPr>
              <w:rPr>
                <w:lang w:val="uk-UA"/>
              </w:rPr>
            </w:pPr>
            <w:r w:rsidRPr="003A5213">
              <w:rPr>
                <w:lang w:val="uk-UA"/>
              </w:rPr>
              <w:t>Всього:</w:t>
            </w:r>
          </w:p>
        </w:tc>
        <w:tc>
          <w:tcPr>
            <w:tcW w:w="2399" w:type="dxa"/>
          </w:tcPr>
          <w:p w:rsidR="00597557" w:rsidRPr="003A5213" w:rsidRDefault="00597557" w:rsidP="003A5213">
            <w:pPr>
              <w:rPr>
                <w:lang w:val="uk-UA"/>
              </w:rPr>
            </w:pPr>
            <w:r w:rsidRPr="003A5213">
              <w:rPr>
                <w:lang w:val="uk-UA"/>
              </w:rPr>
              <w:t>1303</w:t>
            </w:r>
          </w:p>
        </w:tc>
        <w:tc>
          <w:tcPr>
            <w:tcW w:w="2104" w:type="dxa"/>
          </w:tcPr>
          <w:p w:rsidR="00597557" w:rsidRPr="003A5213" w:rsidRDefault="00597557" w:rsidP="003A5213">
            <w:pPr>
              <w:rPr>
                <w:lang w:val="uk-UA"/>
              </w:rPr>
            </w:pPr>
          </w:p>
        </w:tc>
      </w:tr>
      <w:permEnd w:id="0"/>
    </w:tbl>
    <w:p w:rsidR="00D57B53" w:rsidRPr="003A5213" w:rsidRDefault="00D57B53" w:rsidP="00D3321F">
      <w:pPr>
        <w:rPr>
          <w:lang w:val="uk-UA"/>
        </w:rPr>
      </w:pPr>
    </w:p>
    <w:p w:rsidR="001E2CC0" w:rsidRPr="003A5213" w:rsidRDefault="001E2CC0" w:rsidP="00D3321F">
      <w:pPr>
        <w:rPr>
          <w:lang w:val="uk-UA"/>
        </w:rPr>
      </w:pPr>
    </w:p>
    <w:p w:rsidR="001E2CC0" w:rsidRPr="003A5213" w:rsidRDefault="001E2CC0" w:rsidP="00D3321F">
      <w:pPr>
        <w:rPr>
          <w:lang w:val="uk-UA"/>
        </w:rPr>
      </w:pPr>
    </w:p>
    <w:p w:rsidR="001E2CC0" w:rsidRPr="003A5213" w:rsidRDefault="001E2CC0" w:rsidP="001E2CC0">
      <w:pPr>
        <w:rPr>
          <w:sz w:val="28"/>
          <w:szCs w:val="28"/>
          <w:lang w:val="uk-UA"/>
        </w:rPr>
      </w:pPr>
      <w:proofErr w:type="spellStart"/>
      <w:r w:rsidRPr="003A5213">
        <w:rPr>
          <w:sz w:val="28"/>
          <w:szCs w:val="28"/>
          <w:lang w:val="uk-UA"/>
        </w:rPr>
        <w:t>В.о</w:t>
      </w:r>
      <w:proofErr w:type="spellEnd"/>
      <w:r w:rsidRPr="003A5213">
        <w:rPr>
          <w:sz w:val="28"/>
          <w:szCs w:val="28"/>
          <w:lang w:val="uk-UA"/>
        </w:rPr>
        <w:t xml:space="preserve"> директора департаменту</w:t>
      </w:r>
      <w:r w:rsidRPr="003A5213">
        <w:rPr>
          <w:sz w:val="28"/>
          <w:szCs w:val="28"/>
          <w:lang w:val="uk-UA"/>
        </w:rPr>
        <w:tab/>
      </w:r>
      <w:r w:rsidRPr="003A5213">
        <w:rPr>
          <w:sz w:val="28"/>
          <w:szCs w:val="28"/>
          <w:lang w:val="uk-UA"/>
        </w:rPr>
        <w:tab/>
      </w:r>
      <w:r w:rsidRPr="003A5213">
        <w:rPr>
          <w:sz w:val="28"/>
          <w:szCs w:val="28"/>
          <w:lang w:val="uk-UA"/>
        </w:rPr>
        <w:tab/>
      </w:r>
      <w:r w:rsidRPr="003A5213">
        <w:rPr>
          <w:sz w:val="28"/>
          <w:szCs w:val="28"/>
          <w:lang w:val="uk-UA"/>
        </w:rPr>
        <w:tab/>
      </w:r>
      <w:r w:rsidRPr="003A5213">
        <w:rPr>
          <w:sz w:val="28"/>
          <w:szCs w:val="28"/>
          <w:lang w:val="uk-UA"/>
        </w:rPr>
        <w:tab/>
      </w:r>
      <w:r w:rsidRPr="003A5213">
        <w:rPr>
          <w:sz w:val="28"/>
          <w:szCs w:val="28"/>
          <w:lang w:val="uk-UA"/>
        </w:rPr>
        <w:tab/>
        <w:t xml:space="preserve">  Вікторія КУЛИК</w:t>
      </w:r>
    </w:p>
    <w:p w:rsidR="001E2CC0" w:rsidRPr="003A5213" w:rsidRDefault="001E2CC0" w:rsidP="00D3321F">
      <w:pPr>
        <w:rPr>
          <w:lang w:val="uk-UA"/>
        </w:rPr>
      </w:pPr>
    </w:p>
    <w:sectPr w:rsidR="001E2CC0" w:rsidRPr="003A5213" w:rsidSect="00083FD2">
      <w:headerReference w:type="even" r:id="rId9"/>
      <w:headerReference w:type="default" r:id="rId10"/>
      <w:pgSz w:w="11906" w:h="16838" w:code="9"/>
      <w:pgMar w:top="1276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E14" w:rsidRDefault="00181E14" w:rsidP="00D016D4">
      <w:r>
        <w:separator/>
      </w:r>
    </w:p>
  </w:endnote>
  <w:endnote w:type="continuationSeparator" w:id="0">
    <w:p w:rsidR="00181E14" w:rsidRDefault="00181E14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E14" w:rsidRDefault="00181E14" w:rsidP="00D016D4">
      <w:r>
        <w:separator/>
      </w:r>
    </w:p>
  </w:footnote>
  <w:footnote w:type="continuationSeparator" w:id="0">
    <w:p w:rsidR="00181E14" w:rsidRDefault="00181E14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DB10C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49345"/>
      <w:docPartObj>
        <w:docPartGallery w:val="Page Numbers (Top of Page)"/>
        <w:docPartUnique/>
      </w:docPartObj>
    </w:sdtPr>
    <w:sdtContent>
      <w:p w:rsidR="00E9339C" w:rsidRDefault="00DB10C4">
        <w:pPr>
          <w:pStyle w:val="a3"/>
          <w:jc w:val="center"/>
        </w:pPr>
        <w:fldSimple w:instr=" PAGE   \* MERGEFORMAT ">
          <w:r w:rsidR="00322FB5">
            <w:rPr>
              <w:noProof/>
            </w:rPr>
            <w:t>3</w:t>
          </w:r>
        </w:fldSimple>
      </w:p>
    </w:sdtContent>
  </w:sdt>
  <w:p w:rsidR="00E9339C" w:rsidRDefault="00E933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540BD"/>
    <w:multiLevelType w:val="hybridMultilevel"/>
    <w:tmpl w:val="A8C4F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42C82"/>
    <w:multiLevelType w:val="hybridMultilevel"/>
    <w:tmpl w:val="502E5906"/>
    <w:lvl w:ilvl="0" w:tplc="238C1A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339C"/>
    <w:rsid w:val="0000301E"/>
    <w:rsid w:val="00017AD9"/>
    <w:rsid w:val="000337FB"/>
    <w:rsid w:val="00045A3E"/>
    <w:rsid w:val="00047C4D"/>
    <w:rsid w:val="00055D8F"/>
    <w:rsid w:val="00057FAF"/>
    <w:rsid w:val="00072929"/>
    <w:rsid w:val="00072F65"/>
    <w:rsid w:val="000735DB"/>
    <w:rsid w:val="000744C7"/>
    <w:rsid w:val="00075E59"/>
    <w:rsid w:val="00077431"/>
    <w:rsid w:val="00082540"/>
    <w:rsid w:val="00082565"/>
    <w:rsid w:val="00083FD2"/>
    <w:rsid w:val="0009744A"/>
    <w:rsid w:val="000A4ADE"/>
    <w:rsid w:val="000D0978"/>
    <w:rsid w:val="000D4A02"/>
    <w:rsid w:val="000E2491"/>
    <w:rsid w:val="000E2601"/>
    <w:rsid w:val="000E2C83"/>
    <w:rsid w:val="000F1F89"/>
    <w:rsid w:val="000F2E1F"/>
    <w:rsid w:val="00102D99"/>
    <w:rsid w:val="00104095"/>
    <w:rsid w:val="001141F0"/>
    <w:rsid w:val="001168A7"/>
    <w:rsid w:val="00120B6E"/>
    <w:rsid w:val="00121B3F"/>
    <w:rsid w:val="00131ABF"/>
    <w:rsid w:val="00134172"/>
    <w:rsid w:val="00140E37"/>
    <w:rsid w:val="0014395B"/>
    <w:rsid w:val="0014432E"/>
    <w:rsid w:val="00145C41"/>
    <w:rsid w:val="00155169"/>
    <w:rsid w:val="00155C66"/>
    <w:rsid w:val="00156157"/>
    <w:rsid w:val="001668BC"/>
    <w:rsid w:val="00166907"/>
    <w:rsid w:val="00171434"/>
    <w:rsid w:val="00172922"/>
    <w:rsid w:val="00181E14"/>
    <w:rsid w:val="00186516"/>
    <w:rsid w:val="00190DB1"/>
    <w:rsid w:val="001970D9"/>
    <w:rsid w:val="00197E4F"/>
    <w:rsid w:val="001A31AD"/>
    <w:rsid w:val="001A329A"/>
    <w:rsid w:val="001A78F9"/>
    <w:rsid w:val="001B0E22"/>
    <w:rsid w:val="001C4366"/>
    <w:rsid w:val="001C5651"/>
    <w:rsid w:val="001C737D"/>
    <w:rsid w:val="001D1D00"/>
    <w:rsid w:val="001D3942"/>
    <w:rsid w:val="001D7848"/>
    <w:rsid w:val="001E2CC0"/>
    <w:rsid w:val="001E6607"/>
    <w:rsid w:val="001F357E"/>
    <w:rsid w:val="001F3D2D"/>
    <w:rsid w:val="00204F9A"/>
    <w:rsid w:val="002073B7"/>
    <w:rsid w:val="00212EC5"/>
    <w:rsid w:val="00222893"/>
    <w:rsid w:val="002245E9"/>
    <w:rsid w:val="00233B29"/>
    <w:rsid w:val="002358DF"/>
    <w:rsid w:val="00236DF7"/>
    <w:rsid w:val="002430F5"/>
    <w:rsid w:val="00243FEE"/>
    <w:rsid w:val="00250DEE"/>
    <w:rsid w:val="002526C2"/>
    <w:rsid w:val="00260D88"/>
    <w:rsid w:val="00262314"/>
    <w:rsid w:val="002630BE"/>
    <w:rsid w:val="00267AD0"/>
    <w:rsid w:val="002716E4"/>
    <w:rsid w:val="0028306F"/>
    <w:rsid w:val="00284038"/>
    <w:rsid w:val="002A18D3"/>
    <w:rsid w:val="002A3B4F"/>
    <w:rsid w:val="002A3F83"/>
    <w:rsid w:val="002A4B6D"/>
    <w:rsid w:val="002B36E3"/>
    <w:rsid w:val="002D47D6"/>
    <w:rsid w:val="002D65EF"/>
    <w:rsid w:val="002D79FA"/>
    <w:rsid w:val="002E3364"/>
    <w:rsid w:val="002E45AD"/>
    <w:rsid w:val="002E71E4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2FB5"/>
    <w:rsid w:val="00324DCE"/>
    <w:rsid w:val="003327DC"/>
    <w:rsid w:val="00336037"/>
    <w:rsid w:val="00344767"/>
    <w:rsid w:val="003475F4"/>
    <w:rsid w:val="00353DF3"/>
    <w:rsid w:val="00374584"/>
    <w:rsid w:val="00374D1A"/>
    <w:rsid w:val="003815E2"/>
    <w:rsid w:val="0038278E"/>
    <w:rsid w:val="003835E4"/>
    <w:rsid w:val="003861CF"/>
    <w:rsid w:val="00386488"/>
    <w:rsid w:val="003931E8"/>
    <w:rsid w:val="003A5213"/>
    <w:rsid w:val="003A556A"/>
    <w:rsid w:val="003C127E"/>
    <w:rsid w:val="003C219D"/>
    <w:rsid w:val="003C35A8"/>
    <w:rsid w:val="003C4D41"/>
    <w:rsid w:val="003C6672"/>
    <w:rsid w:val="003D3C2B"/>
    <w:rsid w:val="003D5C9E"/>
    <w:rsid w:val="003E6651"/>
    <w:rsid w:val="003F10F2"/>
    <w:rsid w:val="0040247D"/>
    <w:rsid w:val="00431B90"/>
    <w:rsid w:val="00435900"/>
    <w:rsid w:val="00450367"/>
    <w:rsid w:val="00452FD9"/>
    <w:rsid w:val="00453CA2"/>
    <w:rsid w:val="00456322"/>
    <w:rsid w:val="00465648"/>
    <w:rsid w:val="00484246"/>
    <w:rsid w:val="004A06A2"/>
    <w:rsid w:val="004A24AC"/>
    <w:rsid w:val="004B13C7"/>
    <w:rsid w:val="004B4E03"/>
    <w:rsid w:val="004C1110"/>
    <w:rsid w:val="004D06BD"/>
    <w:rsid w:val="004E6B21"/>
    <w:rsid w:val="004F107E"/>
    <w:rsid w:val="004F224A"/>
    <w:rsid w:val="004F2BCD"/>
    <w:rsid w:val="00502374"/>
    <w:rsid w:val="00504A8D"/>
    <w:rsid w:val="0051464B"/>
    <w:rsid w:val="00522A55"/>
    <w:rsid w:val="00523ED2"/>
    <w:rsid w:val="005427E3"/>
    <w:rsid w:val="005516AC"/>
    <w:rsid w:val="005526BF"/>
    <w:rsid w:val="0055297F"/>
    <w:rsid w:val="00552F05"/>
    <w:rsid w:val="005532B1"/>
    <w:rsid w:val="005718DC"/>
    <w:rsid w:val="00572ECC"/>
    <w:rsid w:val="00572F3D"/>
    <w:rsid w:val="005766CA"/>
    <w:rsid w:val="00584639"/>
    <w:rsid w:val="00592351"/>
    <w:rsid w:val="00592FF8"/>
    <w:rsid w:val="00595668"/>
    <w:rsid w:val="00597557"/>
    <w:rsid w:val="00597CCD"/>
    <w:rsid w:val="005A54CE"/>
    <w:rsid w:val="005A6AE7"/>
    <w:rsid w:val="005B0EF1"/>
    <w:rsid w:val="005B2533"/>
    <w:rsid w:val="005B27D6"/>
    <w:rsid w:val="005B5807"/>
    <w:rsid w:val="005C44EE"/>
    <w:rsid w:val="005D0FA3"/>
    <w:rsid w:val="005D259C"/>
    <w:rsid w:val="005D4BFB"/>
    <w:rsid w:val="005D6026"/>
    <w:rsid w:val="005F2640"/>
    <w:rsid w:val="00614F14"/>
    <w:rsid w:val="00617397"/>
    <w:rsid w:val="006278A1"/>
    <w:rsid w:val="00633DAF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B28D1"/>
    <w:rsid w:val="006C2EF1"/>
    <w:rsid w:val="006D56E1"/>
    <w:rsid w:val="006F04BC"/>
    <w:rsid w:val="006F2CDE"/>
    <w:rsid w:val="006F6AD6"/>
    <w:rsid w:val="007003DF"/>
    <w:rsid w:val="00710931"/>
    <w:rsid w:val="00711A06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10A2"/>
    <w:rsid w:val="007751DA"/>
    <w:rsid w:val="007778F8"/>
    <w:rsid w:val="00784523"/>
    <w:rsid w:val="00791A8B"/>
    <w:rsid w:val="007A215C"/>
    <w:rsid w:val="007B3B6E"/>
    <w:rsid w:val="007B401F"/>
    <w:rsid w:val="007C1262"/>
    <w:rsid w:val="007C23AD"/>
    <w:rsid w:val="007C2E29"/>
    <w:rsid w:val="007C4A17"/>
    <w:rsid w:val="007C672D"/>
    <w:rsid w:val="007D2815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60EDB"/>
    <w:rsid w:val="0087619D"/>
    <w:rsid w:val="0088648D"/>
    <w:rsid w:val="00891711"/>
    <w:rsid w:val="00891F5F"/>
    <w:rsid w:val="008A317E"/>
    <w:rsid w:val="008A7704"/>
    <w:rsid w:val="008B1E88"/>
    <w:rsid w:val="008C1C89"/>
    <w:rsid w:val="008C280E"/>
    <w:rsid w:val="008C5F6A"/>
    <w:rsid w:val="008D7BC2"/>
    <w:rsid w:val="008E0A00"/>
    <w:rsid w:val="008E1873"/>
    <w:rsid w:val="008E72A8"/>
    <w:rsid w:val="008F2F54"/>
    <w:rsid w:val="008F4913"/>
    <w:rsid w:val="00907271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A009C"/>
    <w:rsid w:val="009A40A0"/>
    <w:rsid w:val="009B079F"/>
    <w:rsid w:val="009B2132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4D0D"/>
    <w:rsid w:val="00A963AE"/>
    <w:rsid w:val="00AA272A"/>
    <w:rsid w:val="00AA3466"/>
    <w:rsid w:val="00AA422F"/>
    <w:rsid w:val="00AA6FA7"/>
    <w:rsid w:val="00AB1B21"/>
    <w:rsid w:val="00AB769E"/>
    <w:rsid w:val="00AC1322"/>
    <w:rsid w:val="00AC159C"/>
    <w:rsid w:val="00AD0CF9"/>
    <w:rsid w:val="00AD17A0"/>
    <w:rsid w:val="00AD290A"/>
    <w:rsid w:val="00AD2F8B"/>
    <w:rsid w:val="00AD3AEC"/>
    <w:rsid w:val="00AD61B2"/>
    <w:rsid w:val="00AF3AC9"/>
    <w:rsid w:val="00B0021B"/>
    <w:rsid w:val="00B008DF"/>
    <w:rsid w:val="00B00E45"/>
    <w:rsid w:val="00B04299"/>
    <w:rsid w:val="00B106AC"/>
    <w:rsid w:val="00B316F9"/>
    <w:rsid w:val="00B33610"/>
    <w:rsid w:val="00B3510A"/>
    <w:rsid w:val="00B444DD"/>
    <w:rsid w:val="00B4454D"/>
    <w:rsid w:val="00B466A5"/>
    <w:rsid w:val="00B50C58"/>
    <w:rsid w:val="00B5739F"/>
    <w:rsid w:val="00B67BFA"/>
    <w:rsid w:val="00B71A2B"/>
    <w:rsid w:val="00B80656"/>
    <w:rsid w:val="00B81D5D"/>
    <w:rsid w:val="00B872CE"/>
    <w:rsid w:val="00B92B4D"/>
    <w:rsid w:val="00B962CF"/>
    <w:rsid w:val="00B9719F"/>
    <w:rsid w:val="00BA05BC"/>
    <w:rsid w:val="00BA59AD"/>
    <w:rsid w:val="00BA6A60"/>
    <w:rsid w:val="00BB5DDC"/>
    <w:rsid w:val="00BD6D2E"/>
    <w:rsid w:val="00BD7923"/>
    <w:rsid w:val="00BE608B"/>
    <w:rsid w:val="00BE7C34"/>
    <w:rsid w:val="00BF2EA8"/>
    <w:rsid w:val="00BF37B6"/>
    <w:rsid w:val="00BF7FC8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57CA5"/>
    <w:rsid w:val="00C70276"/>
    <w:rsid w:val="00C8415E"/>
    <w:rsid w:val="00CA162B"/>
    <w:rsid w:val="00CA1D85"/>
    <w:rsid w:val="00CA38DD"/>
    <w:rsid w:val="00CB338C"/>
    <w:rsid w:val="00CB4AA8"/>
    <w:rsid w:val="00CC3082"/>
    <w:rsid w:val="00CC49EA"/>
    <w:rsid w:val="00CC6346"/>
    <w:rsid w:val="00CC659A"/>
    <w:rsid w:val="00CC6AF4"/>
    <w:rsid w:val="00CD2555"/>
    <w:rsid w:val="00CD2D62"/>
    <w:rsid w:val="00CD59CA"/>
    <w:rsid w:val="00CE075B"/>
    <w:rsid w:val="00CE5175"/>
    <w:rsid w:val="00CE6C9F"/>
    <w:rsid w:val="00CF3740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321F"/>
    <w:rsid w:val="00D35A32"/>
    <w:rsid w:val="00D37215"/>
    <w:rsid w:val="00D57B53"/>
    <w:rsid w:val="00D6676C"/>
    <w:rsid w:val="00D67B8C"/>
    <w:rsid w:val="00D71907"/>
    <w:rsid w:val="00D71A25"/>
    <w:rsid w:val="00D72B8F"/>
    <w:rsid w:val="00D77F55"/>
    <w:rsid w:val="00D849E4"/>
    <w:rsid w:val="00D84FE6"/>
    <w:rsid w:val="00D90EA6"/>
    <w:rsid w:val="00D97FC5"/>
    <w:rsid w:val="00DB10C4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0304"/>
    <w:rsid w:val="00E62F48"/>
    <w:rsid w:val="00E82071"/>
    <w:rsid w:val="00E8480E"/>
    <w:rsid w:val="00E87BB6"/>
    <w:rsid w:val="00E9091B"/>
    <w:rsid w:val="00E92546"/>
    <w:rsid w:val="00E9339C"/>
    <w:rsid w:val="00E958BE"/>
    <w:rsid w:val="00E973AD"/>
    <w:rsid w:val="00EA7E87"/>
    <w:rsid w:val="00EB0E45"/>
    <w:rsid w:val="00EB2F89"/>
    <w:rsid w:val="00EB67EA"/>
    <w:rsid w:val="00EC0E8C"/>
    <w:rsid w:val="00ED0495"/>
    <w:rsid w:val="00EE0643"/>
    <w:rsid w:val="00EE44FE"/>
    <w:rsid w:val="00EE6199"/>
    <w:rsid w:val="00EF14A1"/>
    <w:rsid w:val="00F053D0"/>
    <w:rsid w:val="00F13952"/>
    <w:rsid w:val="00F15D40"/>
    <w:rsid w:val="00F15E61"/>
    <w:rsid w:val="00F179CB"/>
    <w:rsid w:val="00F311B8"/>
    <w:rsid w:val="00F37C3A"/>
    <w:rsid w:val="00F53669"/>
    <w:rsid w:val="00F54BB3"/>
    <w:rsid w:val="00F64F65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3BDC"/>
    <w:rsid w:val="00FB3DE2"/>
    <w:rsid w:val="00FB587B"/>
    <w:rsid w:val="00FB5C1C"/>
    <w:rsid w:val="00FC1819"/>
    <w:rsid w:val="00FC1D43"/>
    <w:rsid w:val="00FC7A10"/>
    <w:rsid w:val="00FC7D15"/>
    <w:rsid w:val="00FC7E22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B4E03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E933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E9339C"/>
    <w:rPr>
      <w:rFonts w:ascii="Times New Roman" w:hAnsi="Times New Roman"/>
      <w:sz w:val="24"/>
      <w:szCs w:val="24"/>
    </w:rPr>
  </w:style>
  <w:style w:type="paragraph" w:customStyle="1" w:styleId="af4">
    <w:name w:val="Знак Знак Знак"/>
    <w:basedOn w:val="a"/>
    <w:rsid w:val="00B81D5D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B81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416A68-A9F1-4D8F-B230-F2140B9DA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28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11</cp:revision>
  <cp:lastPrinted>2021-06-23T13:22:00Z</cp:lastPrinted>
  <dcterms:created xsi:type="dcterms:W3CDTF">2021-06-23T12:57:00Z</dcterms:created>
  <dcterms:modified xsi:type="dcterms:W3CDTF">2021-06-24T11:42:00Z</dcterms:modified>
</cp:coreProperties>
</file>